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3C58E9BC"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r w:rsidR="0078437C">
              <w:rPr>
                <w:noProof w:val="0"/>
              </w:rPr>
              <w:t>4</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2024-</w:t>
            </w:r>
            <w:r w:rsidR="0078437C">
              <w:rPr>
                <w:noProof w:val="0"/>
                <w:sz w:val="32"/>
              </w:rPr>
              <w:t>12</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220C3454"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24.75pt" o:ole="">
            <v:imagedata r:id="rId12" o:title=""/>
          </v:shape>
          <o:OLEObject Type="Embed" ProgID="Visio.Drawing.15" ShapeID="_x0000_i1025" DrawAspect="Content" ObjectID="_1794328420"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94042BF" w:rsidR="00813DFD" w:rsidRPr="00D81942" w:rsidRDefault="00813DFD" w:rsidP="00813DFD">
      <w:pPr>
        <w:jc w:val="center"/>
      </w:pPr>
      <w:r w:rsidRPr="00412D0B">
        <w:t xml:space="preserve"> </w:t>
      </w:r>
      <w:r>
        <w:object w:dxaOrig="5791" w:dyaOrig="4800" w14:anchorId="313081DA">
          <v:shape id="_x0000_i1027" type="#_x0000_t75" style="width:289.25pt;height:240.15pt" o:ole="">
            <v:imagedata r:id="rId14" o:title=""/>
          </v:shape>
          <o:OLEObject Type="Embed" ProgID="Visio.Drawing.15" ShapeID="_x0000_i1027" DrawAspect="Content" ObjectID="_1794328421"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lastRenderedPageBreak/>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lastRenderedPageBreak/>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B30E90">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414D771F"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B30E90">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B30E90">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304F1135" w:rsidR="008B5E4E" w:rsidRPr="00D81942" w:rsidRDefault="008B5E4E" w:rsidP="008B5E4E">
      <w:pPr>
        <w:pStyle w:val="PL"/>
      </w:pPr>
      <w:r w:rsidRPr="00D81942">
        <w:t xml:space="preserve">  version: 1.0.</w:t>
      </w:r>
      <w:r w:rsidR="009C6FC6">
        <w:t>2</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6453E955" w:rsidR="008B5E4E" w:rsidRPr="00D81942" w:rsidRDefault="008B5E4E" w:rsidP="008B5E4E">
      <w:pPr>
        <w:pStyle w:val="PL"/>
      </w:pPr>
      <w:r w:rsidRPr="00D81942">
        <w:t xml:space="preserve">    3GPP TS 24.549 V18.</w:t>
      </w:r>
      <w:r w:rsidR="009C6FC6">
        <w:t>4</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7777777" w:rsidR="0018598E" w:rsidRPr="006B4BBD" w:rsidRDefault="0018598E" w:rsidP="0018598E">
      <w:pPr>
        <w:pStyle w:val="PL"/>
        <w:rPr>
          <w:rFonts w:cs="Courier New"/>
          <w:szCs w:val="16"/>
        </w:rPr>
      </w:pPr>
      <w:r w:rsidRPr="006B4BBD">
        <w:rPr>
          <w:rFonts w:cs="Courier New"/>
          <w:szCs w:val="16"/>
        </w:rPr>
        <w:t xml:space="preserve">          description: String identifying the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19" w:name="_Toc168402282"/>
      <w:bookmarkStart w:id="620" w:name="_Toc183442946"/>
      <w:bookmarkStart w:id="621" w:name="_Hlk168393403"/>
      <w:bookmarkStart w:id="622" w:name="_Toc164697760"/>
      <w:r w:rsidR="00F55151" w:rsidRPr="00D81942">
        <w:lastRenderedPageBreak/>
        <w:t>C.3</w:t>
      </w:r>
      <w:r w:rsidR="00F55151" w:rsidRPr="00D81942">
        <w:tab/>
      </w:r>
      <w:bookmarkStart w:id="623" w:name="_Hlk164878392"/>
      <w:r w:rsidR="00F55151" w:rsidRPr="00D81942">
        <w:rPr>
          <w:lang w:eastAsia="zh-CN"/>
        </w:rPr>
        <w:t xml:space="preserve">NSCE_SliceInfo </w:t>
      </w:r>
      <w:r w:rsidR="00F55151" w:rsidRPr="00D81942">
        <w:t>API</w:t>
      </w:r>
      <w:bookmarkEnd w:id="619"/>
      <w:bookmarkEnd w:id="620"/>
      <w:bookmarkEnd w:id="623"/>
    </w:p>
    <w:p w14:paraId="342D3313" w14:textId="77777777" w:rsidR="00F55151" w:rsidRPr="00D81942" w:rsidRDefault="00F55151" w:rsidP="00F55151">
      <w:pPr>
        <w:pStyle w:val="PL"/>
      </w:pPr>
      <w:bookmarkStart w:id="624"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022B3BDF" w:rsidR="00F55151" w:rsidRPr="00D81942" w:rsidRDefault="00F55151" w:rsidP="00F55151">
      <w:pPr>
        <w:pStyle w:val="PL"/>
      </w:pPr>
      <w:r w:rsidRPr="00D81942">
        <w:t xml:space="preserve">  version: 1.0.</w:t>
      </w:r>
      <w:r w:rsidR="006239C4">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5" w:name="_Hlk165050845"/>
      <w:r w:rsidRPr="00D81942">
        <w:t xml:space="preserve">    API for notification of slice information.  </w:t>
      </w:r>
    </w:p>
    <w:bookmarkEnd w:id="62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4FA49342" w:rsidR="00F55151" w:rsidRPr="00D81942" w:rsidRDefault="00F55151" w:rsidP="00F55151">
      <w:pPr>
        <w:pStyle w:val="PL"/>
      </w:pPr>
      <w:bookmarkStart w:id="626" w:name="_Hlk165050864"/>
      <w:r w:rsidRPr="00D81942">
        <w:t xml:space="preserve">    3GPP TS 24.549 V18.</w:t>
      </w:r>
      <w:r w:rsidR="009C6FC6">
        <w:t>4</w:t>
      </w:r>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4"/>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1"/>
    <w:p w14:paraId="516092D3" w14:textId="496FBD67" w:rsidR="00080512" w:rsidRPr="00D81942" w:rsidRDefault="00F55151" w:rsidP="008B5E4E">
      <w:pPr>
        <w:pStyle w:val="Heading8"/>
      </w:pPr>
      <w:r w:rsidRPr="00D81942">
        <w:br w:type="page"/>
      </w:r>
      <w:bookmarkStart w:id="62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2"/>
      <w:bookmarkEnd w:id="6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8" w:name="historyclause"/>
            <w:bookmarkEnd w:id="62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B30E90"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B30E90"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B30E90"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B30E90"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30E90"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B30E90"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B30E90"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B30E90"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B30E90"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B30E90"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B30E90"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3D8DC077"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021D75AB"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59C84C9E" w:rsidR="00017664" w:rsidRPr="00E54831" w:rsidRDefault="00E54831" w:rsidP="00CD2B77">
            <w:pPr>
              <w:overflowPunct/>
              <w:autoSpaceDE/>
              <w:autoSpaceDN/>
              <w:adjustRightInd/>
              <w:spacing w:after="0"/>
              <w:jc w:val="center"/>
              <w:textAlignment w:val="auto"/>
              <w:rPr>
                <w:rFonts w:ascii="Arial" w:hAnsi="Arial" w:cs="Arial"/>
                <w:sz w:val="16"/>
                <w:szCs w:val="16"/>
                <w:highlight w:val="yellow"/>
              </w:rPr>
            </w:pPr>
            <w:r w:rsidRPr="00E54831">
              <w:rPr>
                <w:rFonts w:ascii="Arial" w:hAnsi="Arial" w:cs="Arial"/>
                <w:sz w:val="16"/>
                <w:szCs w:val="16"/>
                <w:highlight w:val="yellow"/>
              </w:rPr>
              <w:t>CP-24XXXX</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4737A0C2" w:rsidR="00017664" w:rsidRPr="00E54831" w:rsidRDefault="00E54831" w:rsidP="00CD2B77">
            <w:pPr>
              <w:pStyle w:val="TAC"/>
              <w:rPr>
                <w:sz w:val="16"/>
                <w:szCs w:val="16"/>
              </w:rPr>
            </w:pPr>
            <w:r w:rsidRPr="00E54831">
              <w:rPr>
                <w:sz w:val="16"/>
                <w:szCs w:val="16"/>
              </w:rPr>
              <w:t>1</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641452A3" w:rsidR="00E54831" w:rsidRPr="00E54831" w:rsidRDefault="00E54831" w:rsidP="00E54831">
            <w:pPr>
              <w:overflowPunct/>
              <w:autoSpaceDE/>
              <w:autoSpaceDN/>
              <w:adjustRightInd/>
              <w:spacing w:after="0"/>
              <w:jc w:val="center"/>
              <w:textAlignment w:val="auto"/>
              <w:rPr>
                <w:rFonts w:ascii="Arial" w:hAnsi="Arial" w:cs="Arial"/>
                <w:sz w:val="16"/>
                <w:szCs w:val="16"/>
                <w:highlight w:val="yellow"/>
              </w:rPr>
            </w:pPr>
            <w:r w:rsidRPr="00E54831">
              <w:rPr>
                <w:rFonts w:ascii="Arial" w:hAnsi="Arial" w:cs="Arial"/>
                <w:sz w:val="16"/>
                <w:szCs w:val="16"/>
                <w:highlight w:val="yellow"/>
              </w:rPr>
              <w:t>CP-24XXXX</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63A0984" w:rsidR="00E54831" w:rsidRPr="00E54831" w:rsidRDefault="00E54831" w:rsidP="00E54831">
            <w:pPr>
              <w:pStyle w:val="TAC"/>
              <w:rPr>
                <w:sz w:val="16"/>
                <w:szCs w:val="16"/>
              </w:rPr>
            </w:pPr>
            <w:r w:rsidRPr="00E54831">
              <w:rPr>
                <w:sz w:val="16"/>
                <w:szCs w:val="16"/>
              </w:rPr>
              <w:t>1</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58B66C81" w:rsidR="00017664" w:rsidRPr="00E54831" w:rsidRDefault="00E54831" w:rsidP="00CD2B77">
            <w:pPr>
              <w:overflowPunct/>
              <w:autoSpaceDE/>
              <w:autoSpaceDN/>
              <w:adjustRightInd/>
              <w:spacing w:after="0"/>
              <w:jc w:val="center"/>
              <w:textAlignment w:val="auto"/>
              <w:rPr>
                <w:rFonts w:ascii="Arial" w:hAnsi="Arial" w:cs="Arial"/>
                <w:sz w:val="16"/>
                <w:szCs w:val="16"/>
                <w:highlight w:val="yellow"/>
              </w:rPr>
            </w:pPr>
            <w:r w:rsidRPr="00E54831">
              <w:rPr>
                <w:rFonts w:ascii="Arial" w:hAnsi="Arial" w:cs="Arial"/>
                <w:sz w:val="16"/>
                <w:szCs w:val="16"/>
                <w:highlight w:val="yellow"/>
              </w:rPr>
              <w:t>CP-24abcd</w:t>
            </w:r>
          </w:p>
        </w:tc>
        <w:tc>
          <w:tcPr>
            <w:tcW w:w="519" w:type="dxa"/>
            <w:shd w:val="solid" w:color="FFFFFF" w:fill="auto"/>
          </w:tcPr>
          <w:p w14:paraId="7BF6208E" w14:textId="4E068D17" w:rsidR="00017664" w:rsidRPr="00E54831" w:rsidRDefault="00E54831" w:rsidP="00CD2B77">
            <w:pPr>
              <w:pStyle w:val="TAC"/>
              <w:rPr>
                <w:sz w:val="16"/>
                <w:szCs w:val="16"/>
              </w:rPr>
            </w:pPr>
            <w:r w:rsidRPr="00E54831">
              <w:rPr>
                <w:sz w:val="16"/>
                <w:szCs w:val="16"/>
              </w:rPr>
              <w:t>XXXX</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C530" w14:textId="77777777" w:rsidR="006F6260" w:rsidRDefault="006F6260">
      <w:r>
        <w:separator/>
      </w:r>
    </w:p>
    <w:p w14:paraId="54E98AF8" w14:textId="77777777" w:rsidR="006F6260" w:rsidRDefault="006F6260"/>
  </w:endnote>
  <w:endnote w:type="continuationSeparator" w:id="0">
    <w:p w14:paraId="74101EE0" w14:textId="77777777" w:rsidR="006F6260" w:rsidRDefault="006F6260">
      <w:r>
        <w:continuationSeparator/>
      </w:r>
    </w:p>
    <w:p w14:paraId="297D6226" w14:textId="77777777" w:rsidR="006F6260" w:rsidRDefault="006F6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A2CC" w14:textId="77777777" w:rsidR="006F6260" w:rsidRDefault="006F6260">
      <w:r>
        <w:separator/>
      </w:r>
    </w:p>
    <w:p w14:paraId="6A7144F9" w14:textId="77777777" w:rsidR="006F6260" w:rsidRDefault="006F6260"/>
  </w:footnote>
  <w:footnote w:type="continuationSeparator" w:id="0">
    <w:p w14:paraId="5F227F16" w14:textId="77777777" w:rsidR="006F6260" w:rsidRDefault="006F6260">
      <w:r>
        <w:continuationSeparator/>
      </w:r>
    </w:p>
    <w:p w14:paraId="49725EB6" w14:textId="77777777" w:rsidR="006F6260" w:rsidRDefault="006F6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369C059F"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E90">
      <w:rPr>
        <w:rFonts w:ascii="Arial" w:hAnsi="Arial" w:cs="Arial"/>
        <w:b/>
        <w:noProof/>
        <w:sz w:val="18"/>
        <w:szCs w:val="18"/>
      </w:rPr>
      <w:t>3GPP TS 24.549 V18.4.0 (2024-12)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32CEBD35"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E90">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8598E"/>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017"/>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19CD"/>
    <w:rsid w:val="00B27FD6"/>
    <w:rsid w:val="00B30E90"/>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46</Pages>
  <Words>9913</Words>
  <Characters>72716</Characters>
  <Application>Microsoft Office Word</Application>
  <DocSecurity>0</DocSecurity>
  <Lines>605</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cp:revision>
  <cp:lastPrinted>2019-02-25T14:05:00Z</cp:lastPrinted>
  <dcterms:created xsi:type="dcterms:W3CDTF">2024-11-28T18:46:00Z</dcterms:created>
  <dcterms:modified xsi:type="dcterms:W3CDTF">2024-11-28T18:47:00Z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